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C7AB7B" w14:textId="77777777" w:rsidR="00406528" w:rsidRDefault="00406528" w:rsidP="0040652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CHIRCHE</w:t>
      </w:r>
      <w:r>
        <w:rPr>
          <w:rFonts w:ascii="Times New Roman" w:hAnsi="Times New Roman" w:cs="Times New Roman"/>
        </w:rPr>
        <w:t xml:space="preserve">      (fl.1483)</w:t>
      </w:r>
    </w:p>
    <w:p w14:paraId="590A8066" w14:textId="77777777" w:rsidR="00406528" w:rsidRDefault="00406528" w:rsidP="0040652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Maidstone, Kent. Chapman.</w:t>
      </w:r>
    </w:p>
    <w:p w14:paraId="02ECA67F" w14:textId="77777777" w:rsidR="00406528" w:rsidRDefault="00406528" w:rsidP="00406528">
      <w:pPr>
        <w:rPr>
          <w:rFonts w:ascii="Times New Roman" w:hAnsi="Times New Roman" w:cs="Times New Roman"/>
        </w:rPr>
      </w:pPr>
    </w:p>
    <w:p w14:paraId="4BBBF6A8" w14:textId="77777777" w:rsidR="00406528" w:rsidRDefault="00406528" w:rsidP="00406528">
      <w:pPr>
        <w:rPr>
          <w:rFonts w:ascii="Times New Roman" w:hAnsi="Times New Roman" w:cs="Times New Roman"/>
        </w:rPr>
      </w:pPr>
    </w:p>
    <w:p w14:paraId="04F25E6F" w14:textId="77777777" w:rsidR="00406528" w:rsidRPr="001B1EB7" w:rsidRDefault="00406528" w:rsidP="00406528">
      <w:pPr>
        <w:ind w:left="144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1483</w:t>
      </w:r>
      <w:r>
        <w:rPr>
          <w:rFonts w:ascii="Times New Roman" w:hAnsi="Times New Roman" w:cs="Times New Roman"/>
        </w:rPr>
        <w:tab/>
        <w:t>Philip Cooke(q.v.), John Hawe(q.v.), John Vavasour(q.v.) and Henry Hawardyn(q.v.), as the executors of Sir Thomas Cooke of London(q.v.),</w:t>
      </w:r>
    </w:p>
    <w:p w14:paraId="611D72CF" w14:textId="77777777" w:rsidR="00406528" w:rsidRDefault="00406528" w:rsidP="0040652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brought a plaint of debt against him, John Seynden of Cranbrook(q.v.), </w:t>
      </w:r>
    </w:p>
    <w:p w14:paraId="41CA48AA" w14:textId="77777777" w:rsidR="00406528" w:rsidRDefault="00406528" w:rsidP="00406528">
      <w:pPr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Richard Smyth of Burford, Oxfordshire(q.v.) and Richard </w:t>
      </w:r>
    </w:p>
    <w:p w14:paraId="085276F4" w14:textId="77777777" w:rsidR="00406528" w:rsidRDefault="00406528" w:rsidP="00406528">
      <w:pPr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Bisshopendene of Cranbrook, Kent(q.v.).  </w:t>
      </w:r>
    </w:p>
    <w:p w14:paraId="5EAA3645" w14:textId="77777777" w:rsidR="00406528" w:rsidRDefault="00406528" w:rsidP="00406528">
      <w:pPr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(http://aalt.law.uh.edu/Indices/CP40Indices/CP40no883Pl.htm )</w:t>
      </w:r>
    </w:p>
    <w:p w14:paraId="42F0E7C8" w14:textId="77777777" w:rsidR="00406528" w:rsidRDefault="00406528" w:rsidP="00406528">
      <w:pPr>
        <w:rPr>
          <w:rFonts w:ascii="Times New Roman" w:hAnsi="Times New Roman" w:cs="Times New Roman"/>
        </w:rPr>
      </w:pPr>
    </w:p>
    <w:p w14:paraId="2EF8C105" w14:textId="77777777" w:rsidR="00406528" w:rsidRDefault="00406528" w:rsidP="00406528">
      <w:pPr>
        <w:rPr>
          <w:rFonts w:ascii="Times New Roman" w:hAnsi="Times New Roman" w:cs="Times New Roman"/>
        </w:rPr>
      </w:pPr>
    </w:p>
    <w:p w14:paraId="18119CBC" w14:textId="77777777" w:rsidR="00406528" w:rsidRDefault="00406528" w:rsidP="0040652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 September 2019</w:t>
      </w:r>
    </w:p>
    <w:p w14:paraId="76B68972" w14:textId="77777777" w:rsidR="006B2F86" w:rsidRPr="00E71FC3" w:rsidRDefault="0040652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DDE216" w14:textId="77777777" w:rsidR="00406528" w:rsidRDefault="00406528" w:rsidP="00E71FC3">
      <w:r>
        <w:separator/>
      </w:r>
    </w:p>
  </w:endnote>
  <w:endnote w:type="continuationSeparator" w:id="0">
    <w:p w14:paraId="0BCB2D28" w14:textId="77777777" w:rsidR="00406528" w:rsidRDefault="0040652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C3B4B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6F0110" w14:textId="77777777" w:rsidR="00406528" w:rsidRDefault="00406528" w:rsidP="00E71FC3">
      <w:r>
        <w:separator/>
      </w:r>
    </w:p>
  </w:footnote>
  <w:footnote w:type="continuationSeparator" w:id="0">
    <w:p w14:paraId="0BFEEA2B" w14:textId="77777777" w:rsidR="00406528" w:rsidRDefault="0040652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6528"/>
    <w:rsid w:val="001A7C09"/>
    <w:rsid w:val="00406528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EB2097"/>
  <w15:chartTrackingRefBased/>
  <w15:docId w15:val="{1FC0A5ED-C1A6-417E-9CD7-771E33F56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406528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68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2019-10-03T20:27:00Z</dcterms:created>
  <dcterms:modified xsi:type="dcterms:W3CDTF">2019-10-03T20:28:00Z</dcterms:modified>
</cp:coreProperties>
</file>